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194FD" w14:textId="77777777" w:rsidR="00CA7CB2" w:rsidRDefault="00CA7CB2" w:rsidP="00CA7CB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George WESTELEY</w:t>
      </w:r>
      <w:r>
        <w:rPr>
          <w:rFonts w:eastAsia="Times New Roman" w:cs="Times New Roman"/>
          <w:szCs w:val="24"/>
        </w:rPr>
        <w:t xml:space="preserve">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016D9697" w14:textId="77777777" w:rsidR="00CA7CB2" w:rsidRPr="00870B06" w:rsidRDefault="00CA7CB2" w:rsidP="00CA7CB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Hempstead.</w:t>
      </w:r>
    </w:p>
    <w:p w14:paraId="6436C8D0" w14:textId="77777777" w:rsidR="00CA7CB2" w:rsidRDefault="00CA7CB2" w:rsidP="00CA7CB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24C2C8FA" w14:textId="77777777" w:rsidR="00CA7CB2" w:rsidRDefault="00CA7CB2" w:rsidP="00CA7CB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5FA4F5F6" w14:textId="77777777" w:rsidR="00CA7CB2" w:rsidRDefault="00CA7CB2" w:rsidP="00CA7CB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2 Nov.1484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Stratford </w:t>
      </w:r>
      <w:proofErr w:type="spellStart"/>
      <w:r>
        <w:rPr>
          <w:rFonts w:eastAsia="Times New Roman" w:cs="Times New Roman"/>
          <w:szCs w:val="24"/>
        </w:rPr>
        <w:t>Langthorn</w:t>
      </w:r>
      <w:proofErr w:type="spellEnd"/>
      <w:r>
        <w:rPr>
          <w:rFonts w:eastAsia="Times New Roman" w:cs="Times New Roman"/>
          <w:szCs w:val="24"/>
        </w:rPr>
        <w:t>,</w:t>
      </w:r>
    </w:p>
    <w:p w14:paraId="567CC1B9" w14:textId="77777777" w:rsidR="00CA7CB2" w:rsidRDefault="00CA7CB2" w:rsidP="00CA7CB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Essex, into lands of Thomas </w:t>
      </w:r>
      <w:proofErr w:type="spellStart"/>
      <w:r>
        <w:rPr>
          <w:rFonts w:eastAsia="Times New Roman" w:cs="Times New Roman"/>
          <w:szCs w:val="24"/>
        </w:rPr>
        <w:t>Bendissh</w:t>
      </w:r>
      <w:proofErr w:type="spellEnd"/>
      <w:r>
        <w:rPr>
          <w:rFonts w:eastAsia="Times New Roman" w:cs="Times New Roman"/>
          <w:szCs w:val="24"/>
        </w:rPr>
        <w:t>, senior(q.v.).</w:t>
      </w:r>
    </w:p>
    <w:p w14:paraId="0B20AA81" w14:textId="77777777" w:rsidR="00CA7CB2" w:rsidRDefault="00CA7CB2" w:rsidP="00CA7CB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F39D799" w14:textId="77777777" w:rsidR="00CA7CB2" w:rsidRDefault="00CA7CB2" w:rsidP="00CA7CB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p.99)</w:t>
      </w:r>
    </w:p>
    <w:p w14:paraId="69110662" w14:textId="77777777" w:rsidR="00CA7CB2" w:rsidRDefault="00CA7CB2" w:rsidP="00CA7CB2">
      <w:pPr>
        <w:pStyle w:val="NoSpacing"/>
        <w:rPr>
          <w:rFonts w:eastAsia="Times New Roman" w:cs="Times New Roman"/>
          <w:szCs w:val="24"/>
        </w:rPr>
      </w:pPr>
    </w:p>
    <w:p w14:paraId="4D2EDCE7" w14:textId="77777777" w:rsidR="00CA7CB2" w:rsidRDefault="00CA7CB2" w:rsidP="00CA7CB2">
      <w:pPr>
        <w:pStyle w:val="NoSpacing"/>
        <w:rPr>
          <w:rFonts w:eastAsia="Times New Roman" w:cs="Times New Roman"/>
          <w:szCs w:val="24"/>
        </w:rPr>
      </w:pPr>
    </w:p>
    <w:p w14:paraId="19DD7B10" w14:textId="77777777" w:rsidR="00CA7CB2" w:rsidRDefault="00CA7CB2" w:rsidP="00CA7CB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July 2023</w:t>
      </w:r>
    </w:p>
    <w:p w14:paraId="1ED5B7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6C1FF" w14:textId="77777777" w:rsidR="00CA7CB2" w:rsidRDefault="00CA7CB2" w:rsidP="009139A6">
      <w:r>
        <w:separator/>
      </w:r>
    </w:p>
  </w:endnote>
  <w:endnote w:type="continuationSeparator" w:id="0">
    <w:p w14:paraId="053C87DC" w14:textId="77777777" w:rsidR="00CA7CB2" w:rsidRDefault="00CA7C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52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94C7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4D8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CF323" w14:textId="77777777" w:rsidR="00CA7CB2" w:rsidRDefault="00CA7CB2" w:rsidP="009139A6">
      <w:r>
        <w:separator/>
      </w:r>
    </w:p>
  </w:footnote>
  <w:footnote w:type="continuationSeparator" w:id="0">
    <w:p w14:paraId="6AC672A5" w14:textId="77777777" w:rsidR="00CA7CB2" w:rsidRDefault="00CA7C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674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95F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FB8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CB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A7CB2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BF5A5"/>
  <w15:chartTrackingRefBased/>
  <w15:docId w15:val="{1F418FEF-3866-45C6-9A88-DA1B3AC4A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2023-07-21T19:59:00Z</dcterms:created>
  <dcterms:modified xsi:type="dcterms:W3CDTF">2023-07-21T19:59:00Z</dcterms:modified>
</cp:coreProperties>
</file>